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Mieste-Kindertagesstätte-Anbau Los Ausstattung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GA-26-40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Möblierung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